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DA0E4" w14:textId="77777777" w:rsidR="00BE1680" w:rsidRPr="007205BD" w:rsidRDefault="00BE1680" w:rsidP="00BE1680">
      <w:pPr>
        <w:spacing w:before="120" w:after="12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Załącznik nr 1</w:t>
      </w:r>
    </w:p>
    <w:tbl>
      <w:tblPr>
        <w:tblStyle w:val="Tabela-Siatka"/>
        <w:tblW w:w="3826" w:type="dxa"/>
        <w:tblInd w:w="5240" w:type="dxa"/>
        <w:tblLook w:val="04A0" w:firstRow="1" w:lastRow="0" w:firstColumn="1" w:lastColumn="0" w:noHBand="0" w:noVBand="1"/>
      </w:tblPr>
      <w:tblGrid>
        <w:gridCol w:w="3826"/>
      </w:tblGrid>
      <w:tr w:rsidR="00BE1680" w:rsidRPr="00E6486F" w14:paraId="12DDBFBC" w14:textId="77777777" w:rsidTr="00BE1680">
        <w:tc>
          <w:tcPr>
            <w:tcW w:w="3826" w:type="dxa"/>
            <w:shd w:val="clear" w:color="auto" w:fill="F2F2F2" w:themeFill="background1" w:themeFillShade="F2"/>
          </w:tcPr>
          <w:p w14:paraId="6B220319" w14:textId="77777777" w:rsidR="00BE1680" w:rsidRPr="00FA0321" w:rsidRDefault="00BE1680" w:rsidP="008F204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A0321">
              <w:rPr>
                <w:rFonts w:ascii="Arial Narrow" w:hAnsi="Arial Narrow"/>
                <w:b/>
              </w:rPr>
              <w:t>ZAMAWIAJĄCY</w:t>
            </w:r>
          </w:p>
        </w:tc>
      </w:tr>
      <w:tr w:rsidR="00BE1680" w:rsidRPr="00E6486F" w14:paraId="59BBF67C" w14:textId="77777777" w:rsidTr="00B60DC9">
        <w:trPr>
          <w:trHeight w:val="958"/>
        </w:trPr>
        <w:tc>
          <w:tcPr>
            <w:tcW w:w="3826" w:type="dxa"/>
          </w:tcPr>
          <w:p w14:paraId="60114744" w14:textId="77777777" w:rsidR="00945D0F" w:rsidRDefault="00945D0F" w:rsidP="00946FE0">
            <w:pPr>
              <w:spacing w:before="120" w:after="120"/>
              <w:contextualSpacing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Fundacja </w:t>
            </w:r>
            <w:r w:rsidR="00946FE0" w:rsidRPr="00946FE0">
              <w:rPr>
                <w:rFonts w:ascii="Arial Narrow" w:hAnsi="Arial Narrow"/>
              </w:rPr>
              <w:t>Pozytywne Inicjatywy</w:t>
            </w:r>
          </w:p>
          <w:p w14:paraId="11E7EFD8" w14:textId="77777777" w:rsidR="00946FE0" w:rsidRPr="00946FE0" w:rsidRDefault="00946FE0" w:rsidP="00946FE0">
            <w:pPr>
              <w:spacing w:before="120" w:after="120"/>
              <w:contextualSpacing/>
              <w:jc w:val="both"/>
              <w:rPr>
                <w:rFonts w:ascii="Arial Narrow" w:hAnsi="Arial Narrow"/>
              </w:rPr>
            </w:pPr>
            <w:r w:rsidRPr="00946FE0">
              <w:rPr>
                <w:rFonts w:ascii="Arial Narrow" w:hAnsi="Arial Narrow"/>
              </w:rPr>
              <w:t xml:space="preserve">ul. </w:t>
            </w:r>
            <w:proofErr w:type="spellStart"/>
            <w:r w:rsidRPr="00946FE0">
              <w:rPr>
                <w:rFonts w:ascii="Arial Narrow" w:hAnsi="Arial Narrow"/>
              </w:rPr>
              <w:t>Przebendowskiego</w:t>
            </w:r>
            <w:proofErr w:type="spellEnd"/>
            <w:r w:rsidRPr="00946FE0">
              <w:rPr>
                <w:rFonts w:ascii="Arial Narrow" w:hAnsi="Arial Narrow"/>
              </w:rPr>
              <w:t xml:space="preserve"> 12</w:t>
            </w:r>
          </w:p>
          <w:p w14:paraId="09E8F9C7" w14:textId="77777777" w:rsidR="00946FE0" w:rsidRPr="00946FE0" w:rsidRDefault="00946FE0" w:rsidP="00946FE0">
            <w:pPr>
              <w:spacing w:before="120" w:after="120"/>
              <w:contextualSpacing/>
              <w:jc w:val="both"/>
              <w:rPr>
                <w:rFonts w:ascii="Arial Narrow" w:hAnsi="Arial Narrow"/>
              </w:rPr>
            </w:pPr>
            <w:r w:rsidRPr="00946FE0">
              <w:rPr>
                <w:rFonts w:ascii="Arial Narrow" w:hAnsi="Arial Narrow"/>
              </w:rPr>
              <w:t>84-100 Puck</w:t>
            </w:r>
          </w:p>
          <w:p w14:paraId="49C305A2" w14:textId="77777777" w:rsidR="00BE1680" w:rsidRPr="00E6486F" w:rsidRDefault="00946FE0" w:rsidP="008A3EBD">
            <w:pPr>
              <w:spacing w:before="120" w:after="120"/>
              <w:jc w:val="both"/>
              <w:rPr>
                <w:rFonts w:ascii="Arial Narrow" w:hAnsi="Arial Narrow"/>
              </w:rPr>
            </w:pPr>
            <w:r w:rsidRPr="00946FE0">
              <w:rPr>
                <w:rFonts w:ascii="Arial Narrow" w:hAnsi="Arial Narrow"/>
              </w:rPr>
              <w:t xml:space="preserve">NIP: </w:t>
            </w:r>
            <w:r w:rsidR="00945D0F" w:rsidRPr="004F2BB4">
              <w:rPr>
                <w:rFonts w:ascii="Arial Narrow" w:hAnsi="Arial Narrow"/>
              </w:rPr>
              <w:t>5871698532</w:t>
            </w:r>
          </w:p>
        </w:tc>
      </w:tr>
    </w:tbl>
    <w:p w14:paraId="1AEBDCB3" w14:textId="77777777" w:rsidR="00BE1680" w:rsidRPr="00FA0321" w:rsidRDefault="00BE1680" w:rsidP="00BE1680">
      <w:pPr>
        <w:spacing w:before="120" w:after="120" w:line="240" w:lineRule="auto"/>
        <w:jc w:val="center"/>
        <w:rPr>
          <w:rFonts w:ascii="Arial Narrow" w:hAnsi="Arial Narrow"/>
          <w:b/>
        </w:rPr>
      </w:pPr>
      <w:r w:rsidRPr="00FA0321">
        <w:rPr>
          <w:rFonts w:ascii="Arial Narrow" w:hAnsi="Arial Narrow"/>
          <w:b/>
        </w:rPr>
        <w:t>FORMULARZ OFERTOWY</w:t>
      </w:r>
    </w:p>
    <w:tbl>
      <w:tblPr>
        <w:tblStyle w:val="Tabela-Siatka"/>
        <w:tblW w:w="4879" w:type="pct"/>
        <w:tblLook w:val="04A0" w:firstRow="1" w:lastRow="0" w:firstColumn="1" w:lastColumn="0" w:noHBand="0" w:noVBand="1"/>
      </w:tblPr>
      <w:tblGrid>
        <w:gridCol w:w="2030"/>
        <w:gridCol w:w="7031"/>
      </w:tblGrid>
      <w:tr w:rsidR="00BE1680" w:rsidRPr="00E6486F" w14:paraId="3FA24909" w14:textId="77777777" w:rsidTr="008F2041">
        <w:tc>
          <w:tcPr>
            <w:tcW w:w="5000" w:type="pct"/>
            <w:gridSpan w:val="2"/>
            <w:shd w:val="clear" w:color="auto" w:fill="F2F2F2" w:themeFill="background1" w:themeFillShade="F2"/>
          </w:tcPr>
          <w:p w14:paraId="657E76D9" w14:textId="77777777" w:rsidR="00BE1680" w:rsidRPr="00FA0321" w:rsidRDefault="00BE1680" w:rsidP="008F204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A0321">
              <w:rPr>
                <w:rFonts w:ascii="Arial Narrow" w:hAnsi="Arial Narrow"/>
                <w:b/>
              </w:rPr>
              <w:t>WYKONAWCA (NAZWA, ADRES, NIP)</w:t>
            </w:r>
          </w:p>
        </w:tc>
      </w:tr>
      <w:tr w:rsidR="00BE1680" w:rsidRPr="00E6486F" w14:paraId="46B76BE1" w14:textId="77777777" w:rsidTr="0035693D">
        <w:trPr>
          <w:trHeight w:val="975"/>
        </w:trPr>
        <w:tc>
          <w:tcPr>
            <w:tcW w:w="5000" w:type="pct"/>
            <w:gridSpan w:val="2"/>
          </w:tcPr>
          <w:p w14:paraId="4FD8AED1" w14:textId="77777777" w:rsidR="00BE1680" w:rsidRPr="00E6486F" w:rsidRDefault="00BE1680" w:rsidP="008F2041">
            <w:pPr>
              <w:spacing w:before="120" w:after="120"/>
              <w:jc w:val="both"/>
              <w:rPr>
                <w:rFonts w:ascii="Arial Narrow" w:hAnsi="Arial Narrow"/>
              </w:rPr>
            </w:pPr>
          </w:p>
        </w:tc>
      </w:tr>
      <w:tr w:rsidR="00BE1680" w:rsidRPr="00E6486F" w14:paraId="2B5BDB01" w14:textId="77777777" w:rsidTr="008F2041">
        <w:tc>
          <w:tcPr>
            <w:tcW w:w="5000" w:type="pct"/>
            <w:gridSpan w:val="2"/>
            <w:shd w:val="clear" w:color="auto" w:fill="F2F2F2" w:themeFill="background1" w:themeFillShade="F2"/>
          </w:tcPr>
          <w:p w14:paraId="05B27C6B" w14:textId="77777777" w:rsidR="00BE1680" w:rsidRPr="00FA0321" w:rsidRDefault="00BE1680" w:rsidP="008F204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A0321">
              <w:rPr>
                <w:rFonts w:ascii="Arial Narrow" w:hAnsi="Arial Narrow"/>
                <w:b/>
              </w:rPr>
              <w:t>DANE KONTAKTOWE</w:t>
            </w:r>
          </w:p>
        </w:tc>
      </w:tr>
      <w:tr w:rsidR="00BE1680" w:rsidRPr="00E6486F" w14:paraId="6612AFFA" w14:textId="77777777" w:rsidTr="008F2041">
        <w:tc>
          <w:tcPr>
            <w:tcW w:w="1120" w:type="pct"/>
          </w:tcPr>
          <w:p w14:paraId="7DED8FCC" w14:textId="77777777" w:rsidR="00BE1680" w:rsidRPr="00E6486F" w:rsidRDefault="00BE1680" w:rsidP="008F2041">
            <w:pPr>
              <w:spacing w:before="120" w:after="120"/>
              <w:jc w:val="both"/>
              <w:rPr>
                <w:rFonts w:ascii="Arial Narrow" w:hAnsi="Arial Narrow"/>
              </w:rPr>
            </w:pPr>
            <w:r w:rsidRPr="00E6486F">
              <w:rPr>
                <w:rFonts w:ascii="Arial Narrow" w:hAnsi="Arial Narrow"/>
              </w:rPr>
              <w:t>Imię i Nazwisko</w:t>
            </w:r>
          </w:p>
        </w:tc>
        <w:tc>
          <w:tcPr>
            <w:tcW w:w="3880" w:type="pct"/>
          </w:tcPr>
          <w:p w14:paraId="1DB28E88" w14:textId="77777777" w:rsidR="00BE1680" w:rsidRPr="00E6486F" w:rsidRDefault="00BE1680" w:rsidP="008F2041">
            <w:pPr>
              <w:spacing w:before="120" w:after="120"/>
              <w:jc w:val="both"/>
              <w:rPr>
                <w:rFonts w:ascii="Arial Narrow" w:hAnsi="Arial Narrow"/>
              </w:rPr>
            </w:pPr>
          </w:p>
        </w:tc>
      </w:tr>
      <w:tr w:rsidR="00BE1680" w:rsidRPr="00E6486F" w14:paraId="3A966FE1" w14:textId="77777777" w:rsidTr="008F2041">
        <w:tc>
          <w:tcPr>
            <w:tcW w:w="1120" w:type="pct"/>
          </w:tcPr>
          <w:p w14:paraId="75F5E8FA" w14:textId="77777777" w:rsidR="00BE1680" w:rsidRPr="00E6486F" w:rsidRDefault="00BE1680" w:rsidP="008F2041">
            <w:pPr>
              <w:spacing w:before="120" w:after="120"/>
              <w:jc w:val="both"/>
              <w:rPr>
                <w:rFonts w:ascii="Arial Narrow" w:hAnsi="Arial Narrow"/>
              </w:rPr>
            </w:pPr>
            <w:r w:rsidRPr="00E6486F">
              <w:rPr>
                <w:rFonts w:ascii="Arial Narrow" w:hAnsi="Arial Narrow"/>
              </w:rPr>
              <w:t>Telefon</w:t>
            </w:r>
          </w:p>
        </w:tc>
        <w:tc>
          <w:tcPr>
            <w:tcW w:w="3880" w:type="pct"/>
          </w:tcPr>
          <w:p w14:paraId="75F7B2E2" w14:textId="77777777" w:rsidR="00BE1680" w:rsidRPr="00E6486F" w:rsidRDefault="00BE1680" w:rsidP="008F2041">
            <w:pPr>
              <w:spacing w:before="120" w:after="120"/>
              <w:jc w:val="both"/>
              <w:rPr>
                <w:rFonts w:ascii="Arial Narrow" w:hAnsi="Arial Narrow"/>
              </w:rPr>
            </w:pPr>
          </w:p>
        </w:tc>
      </w:tr>
      <w:tr w:rsidR="00BE1680" w:rsidRPr="00E6486F" w14:paraId="50FD1CE9" w14:textId="77777777" w:rsidTr="008F2041">
        <w:tc>
          <w:tcPr>
            <w:tcW w:w="1120" w:type="pct"/>
          </w:tcPr>
          <w:p w14:paraId="384ED43E" w14:textId="77777777" w:rsidR="00BE1680" w:rsidRPr="00E6486F" w:rsidRDefault="00BE1680" w:rsidP="008F2041">
            <w:pPr>
              <w:spacing w:before="120" w:after="120"/>
              <w:jc w:val="both"/>
              <w:rPr>
                <w:rFonts w:ascii="Arial Narrow" w:hAnsi="Arial Narrow"/>
              </w:rPr>
            </w:pPr>
            <w:r w:rsidRPr="00E6486F">
              <w:rPr>
                <w:rFonts w:ascii="Arial Narrow" w:hAnsi="Arial Narrow"/>
              </w:rPr>
              <w:t>E-mail</w:t>
            </w:r>
          </w:p>
        </w:tc>
        <w:tc>
          <w:tcPr>
            <w:tcW w:w="3880" w:type="pct"/>
          </w:tcPr>
          <w:p w14:paraId="43312FA1" w14:textId="77777777" w:rsidR="00BE1680" w:rsidRPr="00E6486F" w:rsidRDefault="00BE1680" w:rsidP="008F2041">
            <w:pPr>
              <w:spacing w:before="120" w:after="120"/>
              <w:jc w:val="both"/>
              <w:rPr>
                <w:rFonts w:ascii="Arial Narrow" w:hAnsi="Arial Narrow"/>
              </w:rPr>
            </w:pPr>
          </w:p>
        </w:tc>
      </w:tr>
    </w:tbl>
    <w:p w14:paraId="194B064A" w14:textId="77777777" w:rsidR="00FE2ED8" w:rsidRDefault="00FE2ED8" w:rsidP="001D1084">
      <w:pPr>
        <w:spacing w:after="0" w:line="240" w:lineRule="auto"/>
        <w:jc w:val="both"/>
        <w:rPr>
          <w:rFonts w:ascii="Arial Narrow" w:hAnsi="Arial Narrow"/>
        </w:rPr>
      </w:pPr>
    </w:p>
    <w:p w14:paraId="6E3D1115" w14:textId="186B60B2" w:rsidR="00946FE0" w:rsidRPr="00946FE0" w:rsidRDefault="00BE1680" w:rsidP="00EB4868">
      <w:pPr>
        <w:spacing w:after="120" w:line="276" w:lineRule="auto"/>
        <w:jc w:val="both"/>
        <w:rPr>
          <w:rFonts w:ascii="Arial Narrow" w:hAnsi="Arial Narrow"/>
        </w:rPr>
      </w:pPr>
      <w:r w:rsidRPr="00E6486F">
        <w:rPr>
          <w:rFonts w:ascii="Arial Narrow" w:hAnsi="Arial Narrow"/>
        </w:rPr>
        <w:t xml:space="preserve">W odpowiedzi na </w:t>
      </w:r>
      <w:r>
        <w:rPr>
          <w:rFonts w:ascii="Arial Narrow" w:hAnsi="Arial Narrow"/>
        </w:rPr>
        <w:t xml:space="preserve">zapytanie ofertowe z </w:t>
      </w:r>
      <w:r w:rsidRPr="00BB325C">
        <w:rPr>
          <w:rFonts w:ascii="Arial Narrow" w:hAnsi="Arial Narrow"/>
        </w:rPr>
        <w:t xml:space="preserve">dnia </w:t>
      </w:r>
      <w:r w:rsidR="009247C9">
        <w:rPr>
          <w:rFonts w:ascii="Arial Narrow" w:hAnsi="Arial Narrow"/>
        </w:rPr>
        <w:t>16</w:t>
      </w:r>
      <w:r w:rsidR="001D1084" w:rsidRPr="00D45A72">
        <w:rPr>
          <w:rFonts w:ascii="Arial Narrow" w:hAnsi="Arial Narrow"/>
        </w:rPr>
        <w:t>.0</w:t>
      </w:r>
      <w:r w:rsidR="00FE17F1" w:rsidRPr="00D45A72">
        <w:rPr>
          <w:rFonts w:ascii="Arial Narrow" w:hAnsi="Arial Narrow"/>
        </w:rPr>
        <w:t>4</w:t>
      </w:r>
      <w:r w:rsidR="001D1084" w:rsidRPr="00D45A72">
        <w:rPr>
          <w:rFonts w:ascii="Arial Narrow" w:hAnsi="Arial Narrow"/>
        </w:rPr>
        <w:t>.202</w:t>
      </w:r>
      <w:r w:rsidR="00A67B41" w:rsidRPr="00D45A72">
        <w:rPr>
          <w:rFonts w:ascii="Arial Narrow" w:hAnsi="Arial Narrow"/>
        </w:rPr>
        <w:t>6</w:t>
      </w:r>
      <w:r w:rsidRPr="00D45A72">
        <w:rPr>
          <w:rFonts w:ascii="Arial Narrow" w:hAnsi="Arial Narrow"/>
        </w:rPr>
        <w:t xml:space="preserve"> r.</w:t>
      </w:r>
      <w:r w:rsidRPr="0005747B">
        <w:rPr>
          <w:rFonts w:ascii="Arial Narrow" w:hAnsi="Arial Narrow"/>
        </w:rPr>
        <w:t xml:space="preserve"> w</w:t>
      </w:r>
      <w:r w:rsidRPr="00E6486F">
        <w:rPr>
          <w:rFonts w:ascii="Arial Narrow" w:hAnsi="Arial Narrow"/>
        </w:rPr>
        <w:t xml:space="preserve"> postępowaniu zgodnym z zasadą konkurencyjności składam ofertę na </w:t>
      </w:r>
      <w:r w:rsidR="002C7D33" w:rsidRPr="00B91804">
        <w:rPr>
          <w:rFonts w:ascii="Arial Narrow" w:hAnsi="Arial Narrow"/>
        </w:rPr>
        <w:t>dostaw</w:t>
      </w:r>
      <w:r w:rsidR="002C7D33">
        <w:rPr>
          <w:rFonts w:ascii="Arial Narrow" w:hAnsi="Arial Narrow"/>
        </w:rPr>
        <w:t>ę</w:t>
      </w:r>
      <w:r w:rsidR="002C7D33" w:rsidRPr="00B91804">
        <w:rPr>
          <w:rFonts w:ascii="Arial Narrow" w:hAnsi="Arial Narrow"/>
        </w:rPr>
        <w:t>, wykonanie, montaż oraz uruchomienie fabrycznie nowej windy zewnętrznej</w:t>
      </w:r>
      <w:r w:rsidR="002C7D33" w:rsidRPr="002C7D33">
        <w:rPr>
          <w:rFonts w:ascii="Arial Narrow" w:hAnsi="Arial Narrow"/>
        </w:rPr>
        <w:t xml:space="preserve"> </w:t>
      </w:r>
      <w:r w:rsidR="009247C9">
        <w:rPr>
          <w:rFonts w:ascii="Arial Narrow" w:hAnsi="Arial Narrow"/>
        </w:rPr>
        <w:t>wraz z</w:t>
      </w:r>
      <w:r w:rsidR="009247C9" w:rsidRPr="00741009">
        <w:rPr>
          <w:rFonts w:ascii="Arial Narrow" w:hAnsi="Arial Narrow"/>
        </w:rPr>
        <w:t xml:space="preserve"> wykonani</w:t>
      </w:r>
      <w:r w:rsidR="009247C9">
        <w:rPr>
          <w:rFonts w:ascii="Arial Narrow" w:hAnsi="Arial Narrow"/>
        </w:rPr>
        <w:t xml:space="preserve">em niezbędnych </w:t>
      </w:r>
      <w:r w:rsidR="009247C9" w:rsidRPr="00741009">
        <w:rPr>
          <w:rFonts w:ascii="Arial Narrow" w:hAnsi="Arial Narrow"/>
        </w:rPr>
        <w:t>robót towarzyszących</w:t>
      </w:r>
      <w:r w:rsidR="009247C9" w:rsidRPr="00340203">
        <w:rPr>
          <w:rFonts w:ascii="Arial Narrow" w:hAnsi="Arial Narrow"/>
        </w:rPr>
        <w:t xml:space="preserve"> </w:t>
      </w:r>
      <w:r w:rsidR="002C7D33" w:rsidRPr="00340203">
        <w:rPr>
          <w:rFonts w:ascii="Arial Narrow" w:hAnsi="Arial Narrow"/>
        </w:rPr>
        <w:t>w obiekcie zlokalizowanym w Gdańsku, przy ul. Traugutta 92, 80-226 Gdańsk, w ramach projektu pn. „Edukacja włączająca w Uniwersyteckim Liceum Ogólnokształcącym im. Pawła Adamowicza w Gdańsku</w:t>
      </w:r>
      <w:r w:rsidR="002C7D33">
        <w:rPr>
          <w:rFonts w:ascii="Arial Narrow" w:hAnsi="Arial Narrow"/>
        </w:rPr>
        <w:t>”</w:t>
      </w:r>
      <w:r w:rsidR="00576FBC">
        <w:rPr>
          <w:rFonts w:ascii="Arial Narrow" w:hAnsi="Arial Narrow"/>
        </w:rPr>
        <w:t xml:space="preserve">, nr projektu </w:t>
      </w:r>
      <w:r w:rsidR="00576FBC" w:rsidRPr="00576FBC">
        <w:rPr>
          <w:rFonts w:ascii="Arial Narrow" w:hAnsi="Arial Narrow"/>
        </w:rPr>
        <w:t>FEPM.05.08-IZ.00-0049/23</w:t>
      </w:r>
      <w:r w:rsidR="00576FBC">
        <w:rPr>
          <w:rFonts w:ascii="Arial Narrow" w:hAnsi="Arial Narrow"/>
        </w:rPr>
        <w:t>.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950"/>
        <w:gridCol w:w="1559"/>
        <w:gridCol w:w="1883"/>
        <w:gridCol w:w="2262"/>
      </w:tblGrid>
      <w:tr w:rsidR="00946FE0" w:rsidRPr="001908E8" w14:paraId="7A1DBC33" w14:textId="77777777" w:rsidTr="00FC01D8">
        <w:trPr>
          <w:trHeight w:val="242"/>
        </w:trPr>
        <w:tc>
          <w:tcPr>
            <w:tcW w:w="1702" w:type="dxa"/>
            <w:shd w:val="clear" w:color="auto" w:fill="F2F2F2" w:themeFill="background1" w:themeFillShade="F2"/>
          </w:tcPr>
          <w:p w14:paraId="37C5486B" w14:textId="30F37995" w:rsidR="00946FE0" w:rsidRPr="001908E8" w:rsidRDefault="00946FE0" w:rsidP="00CC7040">
            <w:pPr>
              <w:spacing w:before="240"/>
              <w:rPr>
                <w:rFonts w:ascii="Arial Narrow" w:eastAsia="Calibri" w:hAnsi="Arial Narrow" w:cs="Arial"/>
                <w:b/>
                <w:sz w:val="20"/>
              </w:rPr>
            </w:pPr>
            <w:r>
              <w:rPr>
                <w:rFonts w:ascii="Arial Narrow" w:eastAsia="Calibri" w:hAnsi="Arial Narrow" w:cs="Arial"/>
                <w:b/>
                <w:sz w:val="20"/>
              </w:rPr>
              <w:t>LOKALIZACJA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2677F907" w14:textId="77777777" w:rsidR="00946FE0" w:rsidRPr="001908E8" w:rsidRDefault="00946FE0" w:rsidP="00CC7040">
            <w:pPr>
              <w:spacing w:before="240"/>
              <w:jc w:val="center"/>
              <w:rPr>
                <w:rFonts w:ascii="Arial Narrow" w:eastAsia="Calibri" w:hAnsi="Arial Narrow" w:cs="Arial"/>
                <w:b/>
                <w:sz w:val="20"/>
              </w:rPr>
            </w:pPr>
            <w:r w:rsidRPr="001908E8">
              <w:rPr>
                <w:rFonts w:ascii="Arial Narrow" w:eastAsia="Calibri" w:hAnsi="Arial Narrow" w:cs="Arial"/>
                <w:b/>
                <w:sz w:val="20"/>
              </w:rPr>
              <w:t>WARTOŚĆ NETTO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6399584F" w14:textId="77777777" w:rsidR="00946FE0" w:rsidRPr="001908E8" w:rsidRDefault="00946FE0" w:rsidP="00CC7040">
            <w:pPr>
              <w:spacing w:before="240"/>
              <w:jc w:val="center"/>
              <w:rPr>
                <w:rFonts w:ascii="Arial Narrow" w:eastAsia="Calibri" w:hAnsi="Arial Narrow" w:cs="Arial"/>
                <w:b/>
                <w:sz w:val="20"/>
              </w:rPr>
            </w:pPr>
            <w:r w:rsidRPr="001908E8">
              <w:rPr>
                <w:rFonts w:ascii="Arial Narrow" w:eastAsia="Calibri" w:hAnsi="Arial Narrow" w:cs="Arial"/>
                <w:b/>
                <w:sz w:val="20"/>
              </w:rPr>
              <w:t>PODATEK VAT</w:t>
            </w:r>
          </w:p>
        </w:tc>
        <w:tc>
          <w:tcPr>
            <w:tcW w:w="1883" w:type="dxa"/>
            <w:shd w:val="clear" w:color="auto" w:fill="F2F2F2" w:themeFill="background1" w:themeFillShade="F2"/>
          </w:tcPr>
          <w:p w14:paraId="0CDDB594" w14:textId="77777777" w:rsidR="00946FE0" w:rsidRPr="001908E8" w:rsidRDefault="00946FE0" w:rsidP="00CC7040">
            <w:pPr>
              <w:spacing w:before="240"/>
              <w:jc w:val="center"/>
              <w:rPr>
                <w:rFonts w:ascii="Arial Narrow" w:eastAsia="Calibri" w:hAnsi="Arial Narrow" w:cs="Arial"/>
                <w:b/>
                <w:sz w:val="20"/>
              </w:rPr>
            </w:pPr>
            <w:r w:rsidRPr="001908E8">
              <w:rPr>
                <w:rFonts w:ascii="Arial Narrow" w:eastAsia="Calibri" w:hAnsi="Arial Narrow" w:cs="Arial"/>
                <w:b/>
                <w:sz w:val="20"/>
              </w:rPr>
              <w:t>WARTOŚĆ BRUTTO</w:t>
            </w:r>
          </w:p>
        </w:tc>
        <w:tc>
          <w:tcPr>
            <w:tcW w:w="2262" w:type="dxa"/>
            <w:shd w:val="clear" w:color="auto" w:fill="F2F2F2" w:themeFill="background1" w:themeFillShade="F2"/>
          </w:tcPr>
          <w:p w14:paraId="308BB14E" w14:textId="77777777" w:rsidR="00946FE0" w:rsidRPr="001908E8" w:rsidRDefault="00946FE0" w:rsidP="00CC7040">
            <w:pPr>
              <w:spacing w:before="240"/>
              <w:jc w:val="center"/>
              <w:rPr>
                <w:rFonts w:ascii="Arial Narrow" w:eastAsia="Calibri" w:hAnsi="Arial Narrow" w:cs="Arial"/>
                <w:b/>
                <w:sz w:val="20"/>
              </w:rPr>
            </w:pPr>
            <w:r w:rsidRPr="001908E8">
              <w:rPr>
                <w:rFonts w:ascii="Arial Narrow" w:eastAsia="Calibri" w:hAnsi="Arial Narrow" w:cs="Arial"/>
                <w:b/>
                <w:sz w:val="20"/>
              </w:rPr>
              <w:t>SŁOWNIE WARTOŚĆ BRUTTO</w:t>
            </w:r>
          </w:p>
        </w:tc>
      </w:tr>
      <w:tr w:rsidR="00946FE0" w:rsidRPr="001908E8" w14:paraId="760612C5" w14:textId="77777777" w:rsidTr="00FC01D8">
        <w:trPr>
          <w:trHeight w:val="242"/>
        </w:trPr>
        <w:tc>
          <w:tcPr>
            <w:tcW w:w="1702" w:type="dxa"/>
            <w:shd w:val="clear" w:color="auto" w:fill="FFFFFF" w:themeFill="background1"/>
          </w:tcPr>
          <w:p w14:paraId="61C9D993" w14:textId="56C312BD" w:rsidR="00946FE0" w:rsidRPr="00EB4868" w:rsidRDefault="008A3EBD" w:rsidP="00FF2DE2">
            <w:pPr>
              <w:spacing w:after="0"/>
              <w:rPr>
                <w:rFonts w:ascii="Arial Narrow" w:eastAsia="Calibri" w:hAnsi="Arial Narrow" w:cs="Arial"/>
                <w:bCs/>
              </w:rPr>
            </w:pPr>
            <w:proofErr w:type="gramStart"/>
            <w:r w:rsidRPr="00EB4868">
              <w:rPr>
                <w:rFonts w:ascii="Arial Narrow" w:eastAsia="Calibri" w:hAnsi="Arial Narrow" w:cs="Arial"/>
                <w:bCs/>
              </w:rPr>
              <w:t>Gdańsk,</w:t>
            </w:r>
            <w:r w:rsidR="002C7D33" w:rsidRPr="00EB4868">
              <w:rPr>
                <w:rFonts w:ascii="Arial Narrow" w:eastAsia="Calibri" w:hAnsi="Arial Narrow" w:cs="Arial"/>
                <w:bCs/>
              </w:rPr>
              <w:t xml:space="preserve">   </w:t>
            </w:r>
            <w:proofErr w:type="gramEnd"/>
            <w:r w:rsidR="002C7D33" w:rsidRPr="00EB4868">
              <w:rPr>
                <w:rFonts w:ascii="Arial Narrow" w:eastAsia="Calibri" w:hAnsi="Arial Narrow" w:cs="Arial"/>
                <w:bCs/>
              </w:rPr>
              <w:t xml:space="preserve">                              </w:t>
            </w:r>
            <w:r w:rsidRPr="00EB4868">
              <w:rPr>
                <w:rFonts w:ascii="Arial Narrow" w:eastAsia="Calibri" w:hAnsi="Arial Narrow" w:cs="Arial"/>
                <w:bCs/>
              </w:rPr>
              <w:t xml:space="preserve"> ul. </w:t>
            </w:r>
            <w:r w:rsidR="002C7D33" w:rsidRPr="00EB4868">
              <w:rPr>
                <w:rFonts w:ascii="Arial Narrow" w:hAnsi="Arial Narrow"/>
                <w:bCs/>
              </w:rPr>
              <w:t xml:space="preserve">Traugutta </w:t>
            </w:r>
            <w:proofErr w:type="gramStart"/>
            <w:r w:rsidR="002C7D33" w:rsidRPr="00EB4868">
              <w:rPr>
                <w:rFonts w:ascii="Arial Narrow" w:hAnsi="Arial Narrow"/>
                <w:bCs/>
              </w:rPr>
              <w:t xml:space="preserve">92,   </w:t>
            </w:r>
            <w:proofErr w:type="gramEnd"/>
            <w:r w:rsidR="002C7D33" w:rsidRPr="00EB4868">
              <w:rPr>
                <w:rFonts w:ascii="Arial Narrow" w:hAnsi="Arial Narrow"/>
                <w:bCs/>
              </w:rPr>
              <w:t xml:space="preserve">                   80-226 Gdańsk</w:t>
            </w:r>
          </w:p>
        </w:tc>
        <w:tc>
          <w:tcPr>
            <w:tcW w:w="1950" w:type="dxa"/>
            <w:shd w:val="clear" w:color="auto" w:fill="FFFFFF" w:themeFill="background1"/>
          </w:tcPr>
          <w:p w14:paraId="17ACCFB8" w14:textId="77777777" w:rsidR="00946FE0" w:rsidRPr="001908E8" w:rsidRDefault="00946FE0" w:rsidP="008F2041">
            <w:pPr>
              <w:jc w:val="center"/>
              <w:rPr>
                <w:rFonts w:ascii="Arial Narrow" w:eastAsia="Calibri" w:hAnsi="Arial Narrow" w:cs="Arial"/>
                <w:b/>
                <w:sz w:val="2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BA98E39" w14:textId="77777777" w:rsidR="00946FE0" w:rsidRPr="001908E8" w:rsidRDefault="00946FE0" w:rsidP="008F2041">
            <w:pPr>
              <w:jc w:val="center"/>
              <w:rPr>
                <w:rFonts w:ascii="Arial Narrow" w:eastAsia="Calibri" w:hAnsi="Arial Narrow" w:cs="Arial"/>
                <w:b/>
                <w:sz w:val="20"/>
              </w:rPr>
            </w:pPr>
          </w:p>
        </w:tc>
        <w:tc>
          <w:tcPr>
            <w:tcW w:w="1883" w:type="dxa"/>
            <w:shd w:val="clear" w:color="auto" w:fill="FFFFFF" w:themeFill="background1"/>
          </w:tcPr>
          <w:p w14:paraId="12C20C62" w14:textId="77777777" w:rsidR="00946FE0" w:rsidRPr="001908E8" w:rsidRDefault="00946FE0" w:rsidP="008F2041">
            <w:pPr>
              <w:jc w:val="center"/>
              <w:rPr>
                <w:rFonts w:ascii="Arial Narrow" w:eastAsia="Calibri" w:hAnsi="Arial Narrow" w:cs="Arial"/>
                <w:b/>
                <w:sz w:val="20"/>
              </w:rPr>
            </w:pPr>
          </w:p>
        </w:tc>
        <w:tc>
          <w:tcPr>
            <w:tcW w:w="2262" w:type="dxa"/>
            <w:shd w:val="clear" w:color="auto" w:fill="FFFFFF" w:themeFill="background1"/>
          </w:tcPr>
          <w:p w14:paraId="3961BFC1" w14:textId="77777777" w:rsidR="00946FE0" w:rsidRPr="001908E8" w:rsidRDefault="00946FE0" w:rsidP="008F2041">
            <w:pPr>
              <w:jc w:val="center"/>
              <w:rPr>
                <w:rFonts w:ascii="Arial Narrow" w:eastAsia="Calibri" w:hAnsi="Arial Narrow" w:cs="Arial"/>
                <w:b/>
                <w:sz w:val="20"/>
              </w:rPr>
            </w:pPr>
          </w:p>
        </w:tc>
      </w:tr>
    </w:tbl>
    <w:tbl>
      <w:tblPr>
        <w:tblStyle w:val="Tabela-Siatka"/>
        <w:tblW w:w="9356" w:type="dxa"/>
        <w:tblInd w:w="-34" w:type="dxa"/>
        <w:tblLook w:val="04A0" w:firstRow="1" w:lastRow="0" w:firstColumn="1" w:lastColumn="0" w:noHBand="0" w:noVBand="1"/>
      </w:tblPr>
      <w:tblGrid>
        <w:gridCol w:w="4281"/>
        <w:gridCol w:w="5075"/>
      </w:tblGrid>
      <w:tr w:rsidR="00BE1680" w:rsidRPr="00E6486F" w14:paraId="552FAC16" w14:textId="77777777" w:rsidTr="00FC01D8">
        <w:trPr>
          <w:trHeight w:val="402"/>
        </w:trPr>
        <w:tc>
          <w:tcPr>
            <w:tcW w:w="4281" w:type="dxa"/>
            <w:vAlign w:val="center"/>
          </w:tcPr>
          <w:p w14:paraId="2D0B2C67" w14:textId="1712492A" w:rsidR="00CC7040" w:rsidRDefault="00BE1680" w:rsidP="00CC7040">
            <w:pPr>
              <w:spacing w:after="0" w:line="240" w:lineRule="auto"/>
              <w:jc w:val="both"/>
              <w:rPr>
                <w:rFonts w:ascii="Arial Narrow" w:hAnsi="Arial Narrow"/>
              </w:rPr>
            </w:pPr>
            <w:r w:rsidRPr="00E6486F">
              <w:rPr>
                <w:rFonts w:ascii="Arial Narrow" w:hAnsi="Arial Narrow"/>
              </w:rPr>
              <w:t>Okres gwarancji</w:t>
            </w:r>
            <w:r w:rsidR="00CC7040">
              <w:rPr>
                <w:rFonts w:ascii="Arial Narrow" w:hAnsi="Arial Narrow"/>
              </w:rPr>
              <w:t xml:space="preserve"> (liczba miesięcy)</w:t>
            </w:r>
          </w:p>
          <w:p w14:paraId="620B1097" w14:textId="6E2F70E6" w:rsidR="00BE1680" w:rsidRPr="00E6486F" w:rsidRDefault="00FF2DE2" w:rsidP="00CC7040">
            <w:pPr>
              <w:spacing w:after="0"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(min. 36 mies. – max. </w:t>
            </w:r>
            <w:r w:rsidR="00A67B41">
              <w:rPr>
                <w:rFonts w:ascii="Arial Narrow" w:hAnsi="Arial Narrow"/>
              </w:rPr>
              <w:t>120</w:t>
            </w:r>
            <w:r>
              <w:rPr>
                <w:rFonts w:ascii="Arial Narrow" w:hAnsi="Arial Narrow"/>
              </w:rPr>
              <w:t xml:space="preserve"> mies.</w:t>
            </w:r>
            <w:r w:rsidR="00C52B45">
              <w:rPr>
                <w:rFonts w:ascii="Arial Narrow" w:hAnsi="Arial Narrow"/>
              </w:rPr>
              <w:t>)</w:t>
            </w:r>
          </w:p>
        </w:tc>
        <w:tc>
          <w:tcPr>
            <w:tcW w:w="5075" w:type="dxa"/>
          </w:tcPr>
          <w:p w14:paraId="5D8868F7" w14:textId="77777777" w:rsidR="00BE1680" w:rsidRPr="00E6486F" w:rsidRDefault="00BE1680" w:rsidP="008F2041">
            <w:pPr>
              <w:spacing w:before="120" w:after="120"/>
              <w:jc w:val="both"/>
              <w:rPr>
                <w:rFonts w:ascii="Arial Narrow" w:hAnsi="Arial Narrow"/>
              </w:rPr>
            </w:pPr>
          </w:p>
        </w:tc>
      </w:tr>
      <w:tr w:rsidR="002C7DE5" w:rsidRPr="00E6486F" w14:paraId="27BAC918" w14:textId="77777777" w:rsidTr="00FC01D8">
        <w:tc>
          <w:tcPr>
            <w:tcW w:w="4281" w:type="dxa"/>
            <w:vAlign w:val="center"/>
          </w:tcPr>
          <w:p w14:paraId="20E9B876" w14:textId="77777777" w:rsidR="002C7DE5" w:rsidRPr="00E6486F" w:rsidRDefault="002C7DE5" w:rsidP="008F2041">
            <w:pPr>
              <w:spacing w:before="120" w:after="12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Termin wykonania robót:</w:t>
            </w:r>
          </w:p>
        </w:tc>
        <w:tc>
          <w:tcPr>
            <w:tcW w:w="5075" w:type="dxa"/>
          </w:tcPr>
          <w:p w14:paraId="415652FF" w14:textId="77777777" w:rsidR="002C7DE5" w:rsidRPr="00E6486F" w:rsidRDefault="002C7DE5" w:rsidP="008F2041">
            <w:pPr>
              <w:spacing w:before="120" w:after="120"/>
              <w:jc w:val="both"/>
              <w:rPr>
                <w:rFonts w:ascii="Arial Narrow" w:hAnsi="Arial Narrow"/>
              </w:rPr>
            </w:pPr>
          </w:p>
        </w:tc>
      </w:tr>
    </w:tbl>
    <w:p w14:paraId="1ECA4FF3" w14:textId="77777777" w:rsidR="00EB4868" w:rsidRDefault="00EB4868" w:rsidP="00A509A9">
      <w:pPr>
        <w:spacing w:after="0" w:line="276" w:lineRule="auto"/>
        <w:jc w:val="both"/>
        <w:rPr>
          <w:rFonts w:ascii="Arial Narrow" w:hAnsi="Arial Narrow"/>
        </w:rPr>
      </w:pPr>
    </w:p>
    <w:p w14:paraId="43C169FF" w14:textId="0464700E" w:rsidR="00FE2ED8" w:rsidRPr="00E6486F" w:rsidRDefault="00BE1680" w:rsidP="00A509A9">
      <w:pPr>
        <w:spacing w:after="0" w:line="276" w:lineRule="auto"/>
        <w:jc w:val="both"/>
        <w:rPr>
          <w:rFonts w:ascii="Arial Narrow" w:hAnsi="Arial Narrow"/>
        </w:rPr>
      </w:pPr>
      <w:r w:rsidRPr="00E6486F">
        <w:rPr>
          <w:rFonts w:ascii="Arial Narrow" w:hAnsi="Arial Narrow"/>
        </w:rPr>
        <w:t>Oświadczam, że jestem związany</w:t>
      </w:r>
      <w:r w:rsidR="00EB4868">
        <w:rPr>
          <w:rFonts w:ascii="Arial Narrow" w:hAnsi="Arial Narrow"/>
        </w:rPr>
        <w:t>/a</w:t>
      </w:r>
      <w:r w:rsidRPr="00E6486F">
        <w:rPr>
          <w:rFonts w:ascii="Arial Narrow" w:hAnsi="Arial Narrow"/>
        </w:rPr>
        <w:t xml:space="preserve"> powyższą ofertą przez 30 dni od daty jej złożenia. </w:t>
      </w:r>
    </w:p>
    <w:p w14:paraId="6E0C3207" w14:textId="77777777" w:rsidR="00FE2ED8" w:rsidRDefault="00BE1680" w:rsidP="00A509A9">
      <w:pPr>
        <w:spacing w:after="0" w:line="276" w:lineRule="auto"/>
        <w:jc w:val="both"/>
        <w:rPr>
          <w:rFonts w:ascii="Arial Narrow" w:hAnsi="Arial Narrow"/>
        </w:rPr>
      </w:pPr>
      <w:r w:rsidRPr="00E6486F">
        <w:rPr>
          <w:rFonts w:ascii="Arial Narrow" w:hAnsi="Arial Narrow"/>
        </w:rPr>
        <w:t>Oświadczam, że zapoznałem/</w:t>
      </w:r>
      <w:proofErr w:type="spellStart"/>
      <w:r w:rsidRPr="00E6486F">
        <w:rPr>
          <w:rFonts w:ascii="Arial Narrow" w:hAnsi="Arial Narrow"/>
        </w:rPr>
        <w:t>am</w:t>
      </w:r>
      <w:proofErr w:type="spellEnd"/>
      <w:r w:rsidRPr="00E6486F">
        <w:rPr>
          <w:rFonts w:ascii="Arial Narrow" w:hAnsi="Arial Narrow"/>
        </w:rPr>
        <w:t xml:space="preserve"> się z treścią zapytania ofertowego i nie wnoszę do niego zastrzeżeń oraz przyjmuje warunki w nim zawarte. </w:t>
      </w:r>
    </w:p>
    <w:p w14:paraId="64E820F0" w14:textId="4FB49284" w:rsidR="00C418EC" w:rsidRPr="00A509A9" w:rsidRDefault="008A3EBD" w:rsidP="00A509A9">
      <w:pPr>
        <w:spacing w:after="120"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Oświadczam, że zobowiązuje się zakończyć wszystkie prace związane z </w:t>
      </w:r>
      <w:r w:rsidRPr="00D45A72">
        <w:rPr>
          <w:rFonts w:ascii="Arial Narrow" w:hAnsi="Arial Narrow"/>
        </w:rPr>
        <w:t xml:space="preserve">zapytaniem ofertowym </w:t>
      </w:r>
      <w:r w:rsidR="00A00C63" w:rsidRPr="00D45A72">
        <w:rPr>
          <w:rFonts w:ascii="Arial Narrow" w:hAnsi="Arial Narrow"/>
          <w:b/>
        </w:rPr>
        <w:t xml:space="preserve">do </w:t>
      </w:r>
      <w:r w:rsidR="00A67B41" w:rsidRPr="00D45A72">
        <w:rPr>
          <w:rFonts w:ascii="Arial Narrow" w:hAnsi="Arial Narrow"/>
          <w:b/>
        </w:rPr>
        <w:t>0</w:t>
      </w:r>
      <w:r w:rsidR="00AB466E" w:rsidRPr="00D45A72">
        <w:rPr>
          <w:rFonts w:ascii="Arial Narrow" w:hAnsi="Arial Narrow"/>
          <w:b/>
        </w:rPr>
        <w:t>1</w:t>
      </w:r>
      <w:r w:rsidR="001D1084" w:rsidRPr="00D45A72">
        <w:rPr>
          <w:rFonts w:ascii="Arial Narrow" w:hAnsi="Arial Narrow"/>
          <w:b/>
        </w:rPr>
        <w:t>.</w:t>
      </w:r>
      <w:r w:rsidR="000C17B5" w:rsidRPr="00D45A72">
        <w:rPr>
          <w:rFonts w:ascii="Arial Narrow" w:hAnsi="Arial Narrow"/>
          <w:b/>
        </w:rPr>
        <w:t>12</w:t>
      </w:r>
      <w:r w:rsidR="001D1084" w:rsidRPr="00D45A72">
        <w:rPr>
          <w:rFonts w:ascii="Arial Narrow" w:hAnsi="Arial Narrow"/>
          <w:b/>
        </w:rPr>
        <w:t>.202</w:t>
      </w:r>
      <w:r w:rsidR="00AB466E" w:rsidRPr="00D45A72">
        <w:rPr>
          <w:rFonts w:ascii="Arial Narrow" w:hAnsi="Arial Narrow"/>
          <w:b/>
        </w:rPr>
        <w:t>6</w:t>
      </w:r>
      <w:r w:rsidRPr="00D45A72">
        <w:rPr>
          <w:rFonts w:ascii="Arial Narrow" w:hAnsi="Arial Narrow"/>
          <w:b/>
        </w:rPr>
        <w:t xml:space="preserve"> r.</w:t>
      </w:r>
      <w:r w:rsidR="00A509A9">
        <w:rPr>
          <w:rFonts w:ascii="Arial Narrow" w:hAnsi="Arial Narrow"/>
        </w:rPr>
        <w:t xml:space="preserve"> </w:t>
      </w:r>
    </w:p>
    <w:tbl>
      <w:tblPr>
        <w:tblW w:w="4749" w:type="pct"/>
        <w:jc w:val="center"/>
        <w:tblLook w:val="01E0" w:firstRow="1" w:lastRow="1" w:firstColumn="1" w:lastColumn="1" w:noHBand="0" w:noVBand="0"/>
      </w:tblPr>
      <w:tblGrid>
        <w:gridCol w:w="3033"/>
        <w:gridCol w:w="1379"/>
        <w:gridCol w:w="4408"/>
      </w:tblGrid>
      <w:tr w:rsidR="00BE1680" w:rsidRPr="004F5271" w14:paraId="067B0942" w14:textId="77777777" w:rsidTr="0035693D">
        <w:trPr>
          <w:trHeight w:val="297"/>
          <w:jc w:val="center"/>
        </w:trPr>
        <w:tc>
          <w:tcPr>
            <w:tcW w:w="1719" w:type="pct"/>
            <w:tcBorders>
              <w:bottom w:val="dotted" w:sz="4" w:space="0" w:color="auto"/>
            </w:tcBorders>
          </w:tcPr>
          <w:p w14:paraId="384494B1" w14:textId="77777777" w:rsidR="00B02669" w:rsidRPr="004F5271" w:rsidRDefault="00B02669" w:rsidP="00B02669">
            <w:pPr>
              <w:autoSpaceDE w:val="0"/>
              <w:autoSpaceDN w:val="0"/>
              <w:adjustRightInd w:val="0"/>
              <w:rPr>
                <w:rFonts w:ascii="Arial Narrow" w:eastAsia="Verdana,Bold" w:hAnsi="Arial Narrow" w:cs="Verdana"/>
              </w:rPr>
            </w:pPr>
          </w:p>
        </w:tc>
        <w:tc>
          <w:tcPr>
            <w:tcW w:w="782" w:type="pct"/>
          </w:tcPr>
          <w:p w14:paraId="3A092DA8" w14:textId="77777777" w:rsidR="00BE1680" w:rsidRPr="004F5271" w:rsidRDefault="00BE1680" w:rsidP="008F2041">
            <w:pPr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2499" w:type="pct"/>
            <w:tcBorders>
              <w:bottom w:val="dotted" w:sz="4" w:space="0" w:color="auto"/>
            </w:tcBorders>
          </w:tcPr>
          <w:p w14:paraId="0D295A54" w14:textId="77777777" w:rsidR="00BE1680" w:rsidRPr="004F5271" w:rsidRDefault="00BE1680" w:rsidP="008F2041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 w:cs="Verdana"/>
              </w:rPr>
            </w:pPr>
          </w:p>
        </w:tc>
      </w:tr>
      <w:tr w:rsidR="00BE1680" w:rsidRPr="004F5271" w14:paraId="4A142374" w14:textId="77777777" w:rsidTr="0035693D">
        <w:trPr>
          <w:trHeight w:val="287"/>
          <w:jc w:val="center"/>
        </w:trPr>
        <w:tc>
          <w:tcPr>
            <w:tcW w:w="1719" w:type="pct"/>
            <w:tcBorders>
              <w:top w:val="dotted" w:sz="4" w:space="0" w:color="auto"/>
            </w:tcBorders>
          </w:tcPr>
          <w:p w14:paraId="391EDA0E" w14:textId="77777777" w:rsidR="00BE1680" w:rsidRPr="00FC01D8" w:rsidRDefault="00BE1680" w:rsidP="008F2041">
            <w:pPr>
              <w:jc w:val="center"/>
              <w:rPr>
                <w:rFonts w:ascii="Arial Narrow" w:hAnsi="Arial Narrow" w:cs="Calibri"/>
                <w:i/>
                <w:iCs/>
              </w:rPr>
            </w:pPr>
            <w:r w:rsidRPr="00FC01D8">
              <w:rPr>
                <w:rFonts w:ascii="Arial Narrow" w:hAnsi="Arial Narrow" w:cs="Calibri"/>
                <w:i/>
                <w:iCs/>
                <w:sz w:val="20"/>
                <w:szCs w:val="20"/>
              </w:rPr>
              <w:t>(miejscowość, data)</w:t>
            </w:r>
          </w:p>
        </w:tc>
        <w:tc>
          <w:tcPr>
            <w:tcW w:w="782" w:type="pct"/>
          </w:tcPr>
          <w:p w14:paraId="6FA023F3" w14:textId="77777777" w:rsidR="00BE1680" w:rsidRPr="004F5271" w:rsidRDefault="00BE1680" w:rsidP="008F2041">
            <w:pPr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2499" w:type="pct"/>
            <w:tcBorders>
              <w:top w:val="dotted" w:sz="4" w:space="0" w:color="auto"/>
            </w:tcBorders>
          </w:tcPr>
          <w:p w14:paraId="6D900B73" w14:textId="2C8D0DCB" w:rsidR="00BE1680" w:rsidRPr="004F5271" w:rsidRDefault="00FC01D8" w:rsidP="008F2041">
            <w:pPr>
              <w:jc w:val="center"/>
              <w:rPr>
                <w:rFonts w:ascii="Arial Narrow" w:hAnsi="Arial Narrow" w:cs="Calibri"/>
              </w:rPr>
            </w:pPr>
            <w:r w:rsidRPr="00E56D5D">
              <w:rPr>
                <w:rFonts w:ascii="Arial Narrow" w:hAnsi="Arial Narrow" w:cs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c</w:t>
            </w:r>
            <w:r w:rsidRPr="00E56D5D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zytelny podpis osoby upoważnionej do reprezentowania </w:t>
            </w: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Zamawiającego</w:t>
            </w:r>
            <w:r w:rsidRPr="00E56D5D">
              <w:rPr>
                <w:rFonts w:ascii="Arial Narrow" w:hAnsi="Arial Narrow" w:cs="Arial"/>
                <w:i/>
                <w:iCs/>
                <w:sz w:val="20"/>
                <w:szCs w:val="20"/>
              </w:rPr>
              <w:t>)</w:t>
            </w:r>
          </w:p>
        </w:tc>
      </w:tr>
    </w:tbl>
    <w:p w14:paraId="01A0E98B" w14:textId="77777777" w:rsidR="008C139A" w:rsidRPr="008C139A" w:rsidRDefault="008C139A" w:rsidP="00CC7040"/>
    <w:sectPr w:rsidR="008C139A" w:rsidRPr="008C139A" w:rsidSect="00CC7040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02" w:right="1418" w:bottom="426" w:left="1418" w:header="22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86DB0" w14:textId="77777777" w:rsidR="00E067F9" w:rsidRDefault="00E067F9">
      <w:r>
        <w:separator/>
      </w:r>
    </w:p>
  </w:endnote>
  <w:endnote w:type="continuationSeparator" w:id="0">
    <w:p w14:paraId="05856221" w14:textId="77777777" w:rsidR="00E067F9" w:rsidRDefault="00E06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B790C" w14:textId="77777777" w:rsidR="007B2500" w:rsidRPr="00124D4A" w:rsidRDefault="00071435" w:rsidP="00124D4A">
    <w:pPr>
      <w:pStyle w:val="Stopka"/>
    </w:pPr>
    <w:r>
      <w:rPr>
        <w:noProof/>
      </w:rPr>
      <w:drawing>
        <wp:anchor distT="0" distB="0" distL="114300" distR="114300" simplePos="0" relativeHeight="251656192" behindDoc="0" locked="0" layoutInCell="0" allowOverlap="1" wp14:anchorId="143093F9" wp14:editId="26A96863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11" name="Obraz 11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FD2B7" w14:textId="77777777" w:rsidR="007B2500" w:rsidRPr="007C52DC" w:rsidRDefault="007C52DC" w:rsidP="007C52DC">
    <w:pPr>
      <w:pStyle w:val="Stopka"/>
    </w:pPr>
    <w:r>
      <w:rPr>
        <w:noProof/>
      </w:rPr>
      <w:drawing>
        <wp:inline distT="0" distB="0" distL="0" distR="0" wp14:anchorId="198114F3" wp14:editId="080D7610">
          <wp:extent cx="5759450" cy="388620"/>
          <wp:effectExtent l="0" t="0" r="0" b="0"/>
          <wp:docPr id="4" name="Obraz 4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E6F95" w14:textId="77777777" w:rsidR="00E067F9" w:rsidRDefault="00E067F9">
      <w:r>
        <w:separator/>
      </w:r>
    </w:p>
  </w:footnote>
  <w:footnote w:type="continuationSeparator" w:id="0">
    <w:p w14:paraId="23BFFC79" w14:textId="77777777" w:rsidR="00E067F9" w:rsidRDefault="00E06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1D609" w14:textId="77777777" w:rsidR="00946FE0" w:rsidRDefault="00946FE0" w:rsidP="00946FE0">
    <w:pPr>
      <w:pStyle w:val="Nagwek"/>
      <w:ind w:left="-851"/>
    </w:pPr>
    <w:r>
      <w:rPr>
        <w:noProof/>
      </w:rPr>
      <w:drawing>
        <wp:inline distT="0" distB="0" distL="0" distR="0" wp14:anchorId="42E876BA" wp14:editId="6B1FA199">
          <wp:extent cx="7017385" cy="756285"/>
          <wp:effectExtent l="0" t="0" r="0" b="5715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738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sdt>
      <w:sdtPr>
        <w:id w:val="951678089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787573B" wp14:editId="5E2A3498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0"/>
                  <wp:wrapNone/>
                  <wp:docPr id="1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002E57" w14:textId="77777777" w:rsidR="00946FE0" w:rsidRDefault="00946FE0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1"/>
                                </w:rPr>
                                <w:fldChar w:fldCharType="separate"/>
                              </w:r>
                              <w:r w:rsidR="0035693D" w:rsidRPr="0035693D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787573B" id="Prostokąt 3" o:spid="_x0000_s1026" style="position:absolute;left:0;text-align:left;margin-left:0;margin-top:0;width:40.2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" o:allowincell="f" filled="f" stroked="f">
                  <v:textbox style="layout-flow:vertical;mso-layout-flow-alt:bottom-to-top;mso-fit-shape-to-text:t">
                    <w:txbxContent>
                      <w:p w14:paraId="61002E57" w14:textId="77777777" w:rsidR="00946FE0" w:rsidRDefault="00946FE0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theme="minorBidi"/>
                            <w:sz w:val="22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theme="minorBidi"/>
                            <w:sz w:val="22"/>
                            <w:szCs w:val="21"/>
                          </w:rPr>
                          <w:fldChar w:fldCharType="separate"/>
                        </w:r>
                        <w:r w:rsidR="0035693D" w:rsidRPr="0035693D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97676" w14:textId="77777777" w:rsidR="007B2500" w:rsidRDefault="00000000">
    <w:pPr>
      <w:pStyle w:val="Nagwek"/>
    </w:pPr>
    <w:sdt>
      <w:sdtPr>
        <w:id w:val="-299390954"/>
        <w:docPartObj>
          <w:docPartGallery w:val="Page Numbers (Margins)"/>
          <w:docPartUnique/>
        </w:docPartObj>
      </w:sdtPr>
      <w:sdtContent>
        <w:r w:rsidR="00946FE0"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4C1668E5" wp14:editId="12C2E53F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706C9F" w14:textId="77777777" w:rsidR="00946FE0" w:rsidRDefault="00946FE0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1"/>
                                </w:rPr>
                                <w:fldChar w:fldCharType="separate"/>
                              </w:r>
                              <w:r w:rsidR="00FE72A4" w:rsidRPr="00FE72A4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C1668E5" id="_x0000_s1027" style="position:absolute;margin-left:0;margin-top:0;width:40.2pt;height:171.9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" o:allowincell="f" filled="f" stroked="f">
                  <v:textbox style="layout-flow:vertical;mso-layout-flow-alt:bottom-to-top;mso-fit-shape-to-text:t">
                    <w:txbxContent>
                      <w:p w14:paraId="6C706C9F" w14:textId="77777777" w:rsidR="00946FE0" w:rsidRDefault="00946FE0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theme="minorBidi"/>
                            <w:sz w:val="22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theme="minorBidi"/>
                            <w:sz w:val="22"/>
                            <w:szCs w:val="21"/>
                          </w:rPr>
                          <w:fldChar w:fldCharType="separate"/>
                        </w:r>
                        <w:r w:rsidR="00FE72A4" w:rsidRPr="00FE72A4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FF2DE2">
      <w:rPr>
        <w:noProof/>
      </w:rPr>
      <w:drawing>
        <wp:inline distT="0" distB="0" distL="0" distR="0" wp14:anchorId="7952F856" wp14:editId="7F0DF872">
          <wp:extent cx="5759450" cy="609600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olor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1435"/>
    <w:rsid w:val="000069C1"/>
    <w:rsid w:val="0002164E"/>
    <w:rsid w:val="00061F20"/>
    <w:rsid w:val="00071435"/>
    <w:rsid w:val="00080D83"/>
    <w:rsid w:val="000C02AF"/>
    <w:rsid w:val="000C17B5"/>
    <w:rsid w:val="000D283E"/>
    <w:rsid w:val="00100DBB"/>
    <w:rsid w:val="00124D4A"/>
    <w:rsid w:val="00130B23"/>
    <w:rsid w:val="00176707"/>
    <w:rsid w:val="00176E89"/>
    <w:rsid w:val="00187BE6"/>
    <w:rsid w:val="001B210F"/>
    <w:rsid w:val="001D1084"/>
    <w:rsid w:val="001E2A1B"/>
    <w:rsid w:val="00241C1F"/>
    <w:rsid w:val="002425AE"/>
    <w:rsid w:val="00290E2E"/>
    <w:rsid w:val="002B616F"/>
    <w:rsid w:val="002C6347"/>
    <w:rsid w:val="002C7D33"/>
    <w:rsid w:val="002C7DE5"/>
    <w:rsid w:val="00301A98"/>
    <w:rsid w:val="0031641F"/>
    <w:rsid w:val="00320AAC"/>
    <w:rsid w:val="00324154"/>
    <w:rsid w:val="00325198"/>
    <w:rsid w:val="003334C4"/>
    <w:rsid w:val="00340E4F"/>
    <w:rsid w:val="0035482A"/>
    <w:rsid w:val="0035693D"/>
    <w:rsid w:val="003619F2"/>
    <w:rsid w:val="00365820"/>
    <w:rsid w:val="00371202"/>
    <w:rsid w:val="003768D4"/>
    <w:rsid w:val="0038648A"/>
    <w:rsid w:val="00394F42"/>
    <w:rsid w:val="003A2BC5"/>
    <w:rsid w:val="003C554F"/>
    <w:rsid w:val="003F3014"/>
    <w:rsid w:val="00401291"/>
    <w:rsid w:val="0040149C"/>
    <w:rsid w:val="00414478"/>
    <w:rsid w:val="00453E97"/>
    <w:rsid w:val="004861BD"/>
    <w:rsid w:val="00492BD3"/>
    <w:rsid w:val="004A7AF9"/>
    <w:rsid w:val="004B70BD"/>
    <w:rsid w:val="0052111D"/>
    <w:rsid w:val="00537F26"/>
    <w:rsid w:val="00570ACB"/>
    <w:rsid w:val="00571F65"/>
    <w:rsid w:val="005760A9"/>
    <w:rsid w:val="00576FBC"/>
    <w:rsid w:val="00585D06"/>
    <w:rsid w:val="00593B0D"/>
    <w:rsid w:val="00594464"/>
    <w:rsid w:val="005A0BC7"/>
    <w:rsid w:val="00621F12"/>
    <w:rsid w:val="00622781"/>
    <w:rsid w:val="00631523"/>
    <w:rsid w:val="00631FCF"/>
    <w:rsid w:val="00640BFF"/>
    <w:rsid w:val="006653F3"/>
    <w:rsid w:val="00694602"/>
    <w:rsid w:val="006951BD"/>
    <w:rsid w:val="0069621B"/>
    <w:rsid w:val="006A1C95"/>
    <w:rsid w:val="006A24FA"/>
    <w:rsid w:val="006C52F6"/>
    <w:rsid w:val="006F209E"/>
    <w:rsid w:val="00705311"/>
    <w:rsid w:val="007253AE"/>
    <w:rsid w:val="00727F94"/>
    <w:rsid w:val="00732416"/>
    <w:rsid w:val="007337EB"/>
    <w:rsid w:val="00745D18"/>
    <w:rsid w:val="00757FA4"/>
    <w:rsid w:val="00767A09"/>
    <w:rsid w:val="00776530"/>
    <w:rsid w:val="007875CD"/>
    <w:rsid w:val="00791E8E"/>
    <w:rsid w:val="007A0109"/>
    <w:rsid w:val="007B2500"/>
    <w:rsid w:val="007C52DC"/>
    <w:rsid w:val="007D20D8"/>
    <w:rsid w:val="007D61D6"/>
    <w:rsid w:val="007E1B19"/>
    <w:rsid w:val="007F3623"/>
    <w:rsid w:val="008032A1"/>
    <w:rsid w:val="00827311"/>
    <w:rsid w:val="00834BB4"/>
    <w:rsid w:val="00835187"/>
    <w:rsid w:val="00856E3A"/>
    <w:rsid w:val="008945D9"/>
    <w:rsid w:val="00895DC4"/>
    <w:rsid w:val="008A3EBD"/>
    <w:rsid w:val="008C139A"/>
    <w:rsid w:val="00900F8C"/>
    <w:rsid w:val="00913216"/>
    <w:rsid w:val="009140BB"/>
    <w:rsid w:val="009247C9"/>
    <w:rsid w:val="00945007"/>
    <w:rsid w:val="00945D0F"/>
    <w:rsid w:val="00946FE0"/>
    <w:rsid w:val="00971B1B"/>
    <w:rsid w:val="0097667E"/>
    <w:rsid w:val="00992B02"/>
    <w:rsid w:val="009C4F24"/>
    <w:rsid w:val="009D71C1"/>
    <w:rsid w:val="009F2CF0"/>
    <w:rsid w:val="009F79FB"/>
    <w:rsid w:val="00A00C63"/>
    <w:rsid w:val="00A04690"/>
    <w:rsid w:val="00A2241A"/>
    <w:rsid w:val="00A40DD3"/>
    <w:rsid w:val="00A509A9"/>
    <w:rsid w:val="00A67775"/>
    <w:rsid w:val="00A67B41"/>
    <w:rsid w:val="00A82FC8"/>
    <w:rsid w:val="00A8311B"/>
    <w:rsid w:val="00AB466E"/>
    <w:rsid w:val="00B01F08"/>
    <w:rsid w:val="00B02669"/>
    <w:rsid w:val="00B16E8F"/>
    <w:rsid w:val="00B30401"/>
    <w:rsid w:val="00B51E2A"/>
    <w:rsid w:val="00B55BF6"/>
    <w:rsid w:val="00B60DC9"/>
    <w:rsid w:val="00B612E6"/>
    <w:rsid w:val="00B6637D"/>
    <w:rsid w:val="00B72312"/>
    <w:rsid w:val="00BB2AA0"/>
    <w:rsid w:val="00BB76D0"/>
    <w:rsid w:val="00BC363C"/>
    <w:rsid w:val="00BE1680"/>
    <w:rsid w:val="00C418EC"/>
    <w:rsid w:val="00C50446"/>
    <w:rsid w:val="00C509C2"/>
    <w:rsid w:val="00C52B45"/>
    <w:rsid w:val="00C62C24"/>
    <w:rsid w:val="00C635B6"/>
    <w:rsid w:val="00C66E11"/>
    <w:rsid w:val="00CA20F9"/>
    <w:rsid w:val="00CC263D"/>
    <w:rsid w:val="00CC7040"/>
    <w:rsid w:val="00CE005B"/>
    <w:rsid w:val="00CF0CDB"/>
    <w:rsid w:val="00CF1A4A"/>
    <w:rsid w:val="00D0361A"/>
    <w:rsid w:val="00D05C52"/>
    <w:rsid w:val="00D14638"/>
    <w:rsid w:val="00D30ADD"/>
    <w:rsid w:val="00D408C1"/>
    <w:rsid w:val="00D43A0D"/>
    <w:rsid w:val="00D45A72"/>
    <w:rsid w:val="00D46867"/>
    <w:rsid w:val="00D526F3"/>
    <w:rsid w:val="00DC733E"/>
    <w:rsid w:val="00DF57BE"/>
    <w:rsid w:val="00E06500"/>
    <w:rsid w:val="00E067F9"/>
    <w:rsid w:val="00E57060"/>
    <w:rsid w:val="00E87616"/>
    <w:rsid w:val="00E907D4"/>
    <w:rsid w:val="00E92047"/>
    <w:rsid w:val="00EA4B97"/>
    <w:rsid w:val="00EA5C16"/>
    <w:rsid w:val="00EB4868"/>
    <w:rsid w:val="00EC19C3"/>
    <w:rsid w:val="00EF000D"/>
    <w:rsid w:val="00F065EA"/>
    <w:rsid w:val="00F1677E"/>
    <w:rsid w:val="00F35940"/>
    <w:rsid w:val="00F43ED6"/>
    <w:rsid w:val="00F470AE"/>
    <w:rsid w:val="00F545A3"/>
    <w:rsid w:val="00F716EC"/>
    <w:rsid w:val="00F71C1D"/>
    <w:rsid w:val="00FB49CF"/>
    <w:rsid w:val="00FB5706"/>
    <w:rsid w:val="00FC01D8"/>
    <w:rsid w:val="00FC1358"/>
    <w:rsid w:val="00FE17F1"/>
    <w:rsid w:val="00FE2ED8"/>
    <w:rsid w:val="00FE72A4"/>
    <w:rsid w:val="00FF2C69"/>
    <w:rsid w:val="00FF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FD5A635"/>
  <w15:docId w15:val="{8B1A0D6F-9374-4A49-91E9-3472A579B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E168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E16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946FE0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946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46FE0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ownloads\listownik-mono-Pomorskie-FE-UMWP-UE-EFS-RPO2014-2020-2015%20(4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BDE64-9F3D-48D4-A7FF-284C1BA6D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 (4)</Template>
  <TotalTime>128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Pozytywne Inicjatywy</cp:lastModifiedBy>
  <cp:revision>42</cp:revision>
  <cp:lastPrinted>2026-04-03T10:17:00Z</cp:lastPrinted>
  <dcterms:created xsi:type="dcterms:W3CDTF">2020-02-18T11:20:00Z</dcterms:created>
  <dcterms:modified xsi:type="dcterms:W3CDTF">2026-04-16T11:26:00Z</dcterms:modified>
</cp:coreProperties>
</file>